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4DE" w:rsidRDefault="008024DE" w:rsidP="00404B0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024DE" w:rsidRPr="00807BCC" w:rsidRDefault="008024DE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024DE" w:rsidRPr="00807BCC" w:rsidRDefault="008024DE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024DE" w:rsidRPr="00807BCC" w:rsidRDefault="008024DE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024DE" w:rsidRPr="00807BCC" w:rsidRDefault="008024DE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024DE" w:rsidRPr="00807BCC" w:rsidRDefault="008024DE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024DE" w:rsidRPr="00807BCC" w:rsidRDefault="008024DE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024DE" w:rsidRPr="00807BCC" w:rsidRDefault="008024DE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024DE" w:rsidRDefault="008024DE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024DE" w:rsidRDefault="008024DE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024DE" w:rsidRPr="00807BCC" w:rsidRDefault="008024DE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024DE" w:rsidRDefault="008024DE" w:rsidP="006B245B">
      <w:pPr>
        <w:spacing w:after="0" w:line="240" w:lineRule="auto"/>
        <w:jc w:val="center"/>
        <w:rPr>
          <w:rStyle w:val="1"/>
          <w:b/>
          <w:sz w:val="28"/>
        </w:rPr>
      </w:pPr>
      <w:r>
        <w:rPr>
          <w:rStyle w:val="1"/>
          <w:b/>
          <w:sz w:val="28"/>
        </w:rPr>
        <w:t xml:space="preserve">Об утверждении административного регламента предоставления муниципальной услуги «Предоставление отсрочки уплаты арендной платы либо возможности расторжения договоров аренды </w:t>
      </w:r>
    </w:p>
    <w:p w:rsidR="008024DE" w:rsidRDefault="008024DE" w:rsidP="006B245B">
      <w:pPr>
        <w:spacing w:after="0" w:line="240" w:lineRule="auto"/>
        <w:jc w:val="center"/>
        <w:rPr>
          <w:rStyle w:val="1"/>
          <w:b/>
          <w:sz w:val="28"/>
        </w:rPr>
      </w:pPr>
      <w:r>
        <w:rPr>
          <w:rStyle w:val="1"/>
          <w:b/>
          <w:sz w:val="28"/>
        </w:rPr>
        <w:t xml:space="preserve">без применения штрафных санкций арендаторам недвижимого имущества (включая земельные участки), принимающим участие </w:t>
      </w:r>
    </w:p>
    <w:p w:rsidR="008024DE" w:rsidRPr="002E3D0B" w:rsidRDefault="008024DE" w:rsidP="006B245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Style w:val="1"/>
          <w:b/>
          <w:sz w:val="28"/>
        </w:rPr>
        <w:t>в специальной военной операции»</w:t>
      </w:r>
    </w:p>
    <w:p w:rsidR="008024DE" w:rsidRPr="002E3D0B" w:rsidRDefault="008024DE" w:rsidP="006B24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024DE" w:rsidRPr="002E3D0B" w:rsidRDefault="008024DE" w:rsidP="006B24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024DE" w:rsidRDefault="008024DE" w:rsidP="00205C39">
      <w:pPr>
        <w:pStyle w:val="Heading1"/>
        <w:shd w:val="clear" w:color="auto" w:fill="FFFFFF"/>
        <w:ind w:firstLine="708"/>
        <w:rPr>
          <w:szCs w:val="28"/>
        </w:rPr>
      </w:pPr>
      <w:r w:rsidRPr="006F0E01">
        <w:rPr>
          <w:szCs w:val="28"/>
        </w:rPr>
        <w:t>В целях регламентации административных процедур и административных действий при п</w:t>
      </w:r>
      <w:r w:rsidRPr="006F0E01">
        <w:rPr>
          <w:color w:val="000000"/>
          <w:szCs w:val="28"/>
        </w:rPr>
        <w:t xml:space="preserve">ринятии решения о </w:t>
      </w:r>
      <w:r>
        <w:rPr>
          <w:rStyle w:val="1"/>
          <w:sz w:val="28"/>
        </w:rPr>
        <w:t>предоставлении отсрочки уплаты арендной платы либо возможности расторжения договоров аренды без применения штрафных санкций арендаторам недвижимого имущества (включая земельные участки), принимающим участие в специальной военной операции</w:t>
      </w:r>
      <w:r w:rsidRPr="006F0E01">
        <w:rPr>
          <w:szCs w:val="28"/>
        </w:rPr>
        <w:t>, в соответствии с Федеральным</w:t>
      </w:r>
      <w:r>
        <w:rPr>
          <w:szCs w:val="28"/>
        </w:rPr>
        <w:t xml:space="preserve"> законо</w:t>
      </w:r>
      <w:r w:rsidRPr="006F0E01">
        <w:rPr>
          <w:szCs w:val="28"/>
        </w:rPr>
        <w:t xml:space="preserve">м от 27 июля </w:t>
      </w:r>
      <w:smartTag w:uri="urn:schemas-microsoft-com:office:smarttags" w:element="metricconverter">
        <w:smartTagPr>
          <w:attr w:name="ProductID" w:val="2010 г"/>
        </w:smartTagPr>
        <w:r w:rsidRPr="006F0E01">
          <w:rPr>
            <w:szCs w:val="28"/>
          </w:rPr>
          <w:t>2010 г</w:t>
        </w:r>
      </w:smartTag>
      <w:r>
        <w:rPr>
          <w:szCs w:val="28"/>
        </w:rPr>
        <w:t>.</w:t>
      </w:r>
      <w:r w:rsidRPr="006F0E01">
        <w:rPr>
          <w:szCs w:val="28"/>
        </w:rPr>
        <w:t xml:space="preserve"> № 210-ФЗ </w:t>
      </w:r>
      <w:r>
        <w:rPr>
          <w:szCs w:val="28"/>
        </w:rPr>
        <w:t xml:space="preserve">                           </w:t>
      </w:r>
      <w:r w:rsidRPr="006F0E01">
        <w:rPr>
          <w:szCs w:val="28"/>
        </w:rPr>
        <w:t>«Об организации предоставления государственных и муниципальных услуг»,</w:t>
      </w:r>
      <w:r>
        <w:rPr>
          <w:szCs w:val="28"/>
        </w:rPr>
        <w:t xml:space="preserve"> р</w:t>
      </w:r>
      <w:r w:rsidRPr="00205C39">
        <w:rPr>
          <w:szCs w:val="28"/>
        </w:rPr>
        <w:t xml:space="preserve">аспоряжением Правительства Российской Федерации от 15 октября </w:t>
      </w:r>
      <w:smartTag w:uri="urn:schemas-microsoft-com:office:smarttags" w:element="metricconverter">
        <w:smartTagPr>
          <w:attr w:name="ProductID" w:val="2022 г"/>
        </w:smartTagPr>
        <w:r w:rsidRPr="00205C39">
          <w:rPr>
            <w:szCs w:val="28"/>
          </w:rPr>
          <w:t>2022 г</w:t>
        </w:r>
      </w:smartTag>
      <w:r w:rsidRPr="00205C39">
        <w:rPr>
          <w:szCs w:val="28"/>
        </w:rPr>
        <w:t xml:space="preserve">. </w:t>
      </w:r>
      <w:r>
        <w:rPr>
          <w:szCs w:val="28"/>
        </w:rPr>
        <w:t xml:space="preserve">          </w:t>
      </w:r>
      <w:r w:rsidRPr="00205C39">
        <w:rPr>
          <w:szCs w:val="28"/>
        </w:rPr>
        <w:t>№</w:t>
      </w:r>
      <w:r>
        <w:rPr>
          <w:szCs w:val="28"/>
        </w:rPr>
        <w:t xml:space="preserve"> </w:t>
      </w:r>
      <w:r w:rsidRPr="00205C39">
        <w:rPr>
          <w:szCs w:val="28"/>
        </w:rPr>
        <w:t>3046-р</w:t>
      </w:r>
      <w:r>
        <w:rPr>
          <w:szCs w:val="28"/>
        </w:rPr>
        <w:t xml:space="preserve"> «О предоставлении </w:t>
      </w:r>
      <w:r w:rsidRPr="00205C39">
        <w:rPr>
          <w:szCs w:val="28"/>
        </w:rPr>
        <w:t>отсрочки арендной платы по договорам аренды федерального имущества в связи с частичной мобилизацией</w:t>
      </w:r>
      <w:r>
        <w:rPr>
          <w:szCs w:val="28"/>
        </w:rPr>
        <w:t>»,</w:t>
      </w:r>
      <w:r w:rsidRPr="00205C39">
        <w:rPr>
          <w:szCs w:val="28"/>
        </w:rPr>
        <w:t xml:space="preserve"> статьями 38 и 67 устава муниципального образования Абинский</w:t>
      </w:r>
      <w:r w:rsidRPr="006F0E01">
        <w:rPr>
          <w:szCs w:val="28"/>
        </w:rPr>
        <w:t xml:space="preserve"> </w:t>
      </w:r>
      <w:r>
        <w:rPr>
          <w:szCs w:val="28"/>
        </w:rPr>
        <w:t xml:space="preserve">муниципальный </w:t>
      </w:r>
      <w:r w:rsidRPr="006F0E01">
        <w:rPr>
          <w:szCs w:val="28"/>
        </w:rPr>
        <w:t>район</w:t>
      </w:r>
      <w:r>
        <w:rPr>
          <w:szCs w:val="28"/>
        </w:rPr>
        <w:t xml:space="preserve"> Краснодарского края</w:t>
      </w:r>
      <w:r w:rsidRPr="006F0E01">
        <w:rPr>
          <w:szCs w:val="28"/>
        </w:rPr>
        <w:t>, постановлени</w:t>
      </w:r>
      <w:r>
        <w:rPr>
          <w:szCs w:val="28"/>
        </w:rPr>
        <w:t>я</w:t>
      </w:r>
      <w:r w:rsidRPr="006F0E01">
        <w:rPr>
          <w:szCs w:val="28"/>
        </w:rPr>
        <w:t>м</w:t>
      </w:r>
      <w:r>
        <w:rPr>
          <w:szCs w:val="28"/>
        </w:rPr>
        <w:t>и</w:t>
      </w:r>
      <w:r w:rsidRPr="006F0E01">
        <w:rPr>
          <w:szCs w:val="28"/>
        </w:rPr>
        <w:t xml:space="preserve"> администрации муниципального образования</w:t>
      </w:r>
      <w:r w:rsidRPr="002E3D0B">
        <w:rPr>
          <w:szCs w:val="28"/>
        </w:rPr>
        <w:t xml:space="preserve"> Абинский район от </w:t>
      </w:r>
      <w:r>
        <w:rPr>
          <w:szCs w:val="28"/>
        </w:rPr>
        <w:t xml:space="preserve">22 октября </w:t>
      </w:r>
      <w:smartTag w:uri="urn:schemas-microsoft-com:office:smarttags" w:element="metricconverter">
        <w:smartTagPr>
          <w:attr w:name="ProductID" w:val="2025 г"/>
        </w:smartTagPr>
        <w:r>
          <w:rPr>
            <w:szCs w:val="28"/>
          </w:rPr>
          <w:t>2</w:t>
        </w:r>
        <w:r w:rsidRPr="002E3D0B">
          <w:rPr>
            <w:szCs w:val="28"/>
          </w:rPr>
          <w:t>0</w:t>
        </w:r>
        <w:r>
          <w:rPr>
            <w:szCs w:val="28"/>
          </w:rPr>
          <w:t>25</w:t>
        </w:r>
        <w:r w:rsidRPr="002E3D0B">
          <w:rPr>
            <w:szCs w:val="28"/>
          </w:rPr>
          <w:t xml:space="preserve"> г</w:t>
        </w:r>
      </w:smartTag>
      <w:r>
        <w:rPr>
          <w:szCs w:val="28"/>
        </w:rPr>
        <w:t>.</w:t>
      </w:r>
      <w:r w:rsidRPr="002E3D0B">
        <w:rPr>
          <w:szCs w:val="28"/>
        </w:rPr>
        <w:t xml:space="preserve"> № </w:t>
      </w:r>
      <w:r>
        <w:rPr>
          <w:szCs w:val="28"/>
        </w:rPr>
        <w:t>1206</w:t>
      </w:r>
      <w:r w:rsidRPr="002E3D0B">
        <w:rPr>
          <w:szCs w:val="28"/>
        </w:rPr>
        <w:t xml:space="preserve"> «Об утверждении порядк</w:t>
      </w:r>
      <w:r>
        <w:rPr>
          <w:szCs w:val="28"/>
        </w:rPr>
        <w:t xml:space="preserve">ов разработки и </w:t>
      </w:r>
      <w:r w:rsidRPr="002E3D0B">
        <w:rPr>
          <w:szCs w:val="28"/>
        </w:rPr>
        <w:t xml:space="preserve">утверждения административных регламентов </w:t>
      </w:r>
      <w:r>
        <w:rPr>
          <w:szCs w:val="28"/>
        </w:rPr>
        <w:t xml:space="preserve">предоставления муниципальных услуг» и от 28 декабря </w:t>
      </w:r>
      <w:smartTag w:uri="urn:schemas-microsoft-com:office:smarttags" w:element="metricconverter">
        <w:smartTagPr>
          <w:attr w:name="ProductID" w:val="2022 г"/>
        </w:smartTagPr>
        <w:r>
          <w:rPr>
            <w:szCs w:val="28"/>
          </w:rPr>
          <w:t>2022 г</w:t>
        </w:r>
      </w:smartTag>
      <w:r>
        <w:rPr>
          <w:szCs w:val="28"/>
        </w:rPr>
        <w:t xml:space="preserve">. № 1698                            «О предоставлении отсрочки </w:t>
      </w:r>
      <w:r>
        <w:rPr>
          <w:rStyle w:val="1"/>
          <w:sz w:val="28"/>
        </w:rPr>
        <w:t xml:space="preserve">уплаты арендной платы либо возможности расторжения договоров аренды муниципального имущества, составляющего казну </w:t>
      </w:r>
      <w:r w:rsidRPr="002E3D0B">
        <w:rPr>
          <w:szCs w:val="28"/>
        </w:rPr>
        <w:t>муниципального образования Абинский район</w:t>
      </w:r>
      <w:r>
        <w:rPr>
          <w:szCs w:val="28"/>
        </w:rPr>
        <w:t>,</w:t>
      </w:r>
      <w:r>
        <w:rPr>
          <w:rStyle w:val="1"/>
          <w:sz w:val="28"/>
        </w:rPr>
        <w:t xml:space="preserve"> без применения штрафных санкций» </w:t>
      </w:r>
      <w:r w:rsidRPr="002E3D0B">
        <w:rPr>
          <w:szCs w:val="28"/>
        </w:rPr>
        <w:t>администрация муниципального образования Абинский район</w:t>
      </w:r>
      <w:r>
        <w:rPr>
          <w:szCs w:val="28"/>
        </w:rPr>
        <w:t xml:space="preserve">  </w:t>
      </w:r>
      <w:r w:rsidRPr="00E919DD">
        <w:rPr>
          <w:bCs/>
          <w:szCs w:val="28"/>
        </w:rPr>
        <w:t>п о с т а н о в л я е т</w:t>
      </w:r>
      <w:r w:rsidRPr="00E919DD">
        <w:rPr>
          <w:szCs w:val="28"/>
        </w:rPr>
        <w:t>:</w:t>
      </w:r>
    </w:p>
    <w:p w:rsidR="008024DE" w:rsidRDefault="008024DE" w:rsidP="00205C39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</w:t>
      </w:r>
      <w:r w:rsidRPr="000736FC">
        <w:rPr>
          <w:rFonts w:ascii="Times New Roman" w:hAnsi="Times New Roman"/>
          <w:bCs/>
          <w:sz w:val="28"/>
          <w:szCs w:val="28"/>
        </w:rPr>
        <w:t>административн</w:t>
      </w:r>
      <w:r>
        <w:rPr>
          <w:rFonts w:ascii="Times New Roman" w:hAnsi="Times New Roman"/>
          <w:bCs/>
          <w:sz w:val="28"/>
          <w:szCs w:val="28"/>
        </w:rPr>
        <w:t xml:space="preserve">ый </w:t>
      </w:r>
      <w:r w:rsidRPr="000736FC">
        <w:rPr>
          <w:rFonts w:ascii="Times New Roman" w:hAnsi="Times New Roman"/>
          <w:bCs/>
          <w:sz w:val="28"/>
          <w:szCs w:val="28"/>
        </w:rPr>
        <w:t xml:space="preserve">регламент предоставления </w:t>
      </w:r>
      <w:r w:rsidRPr="006428FF">
        <w:rPr>
          <w:rFonts w:ascii="Times New Roman" w:hAnsi="Times New Roman"/>
          <w:bCs/>
          <w:sz w:val="28"/>
          <w:szCs w:val="28"/>
        </w:rPr>
        <w:t xml:space="preserve">муниципальной услуги </w:t>
      </w:r>
      <w:r w:rsidRPr="006428FF"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205C39">
        <w:rPr>
          <w:rStyle w:val="1"/>
          <w:sz w:val="28"/>
        </w:rPr>
        <w:t>Предоставление отсрочки уплаты арендной платы либо возможности расторжения договоров аренды без применения штрафных санкций арендаторам недвижимого имущества (включая земельные участки), принимающим участие в специальной военной операции</w:t>
      </w:r>
      <w:r w:rsidRPr="000A4171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 CYR" w:hAnsi="Times New Roman CYR" w:cs="Times New Roman CYR"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приложение).</w:t>
      </w:r>
    </w:p>
    <w:p w:rsidR="008024DE" w:rsidRDefault="008024DE" w:rsidP="00205C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952DA6">
        <w:rPr>
          <w:rFonts w:ascii="Times New Roman" w:hAnsi="Times New Roman"/>
          <w:sz w:val="28"/>
          <w:szCs w:val="28"/>
        </w:rPr>
        <w:t>. Общему отделу администрации муниципального образования Абинский район (Савельева О.В.) обеспечить опубликование настоящего постановления и размещение его на официальном сайте органов местного самоуправления муниципального образования Абинский район в</w:t>
      </w:r>
    </w:p>
    <w:p w:rsidR="008024DE" w:rsidRDefault="008024DE" w:rsidP="00245C06">
      <w:pPr>
        <w:tabs>
          <w:tab w:val="left" w:pos="4536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2DA6">
        <w:rPr>
          <w:rFonts w:ascii="Times New Roman" w:hAnsi="Times New Roman"/>
          <w:sz w:val="28"/>
          <w:szCs w:val="28"/>
        </w:rPr>
        <w:t>информационно-телекоммуникационной сети «Интернет».</w:t>
      </w:r>
    </w:p>
    <w:p w:rsidR="008024DE" w:rsidRPr="000D7638" w:rsidRDefault="008024DE" w:rsidP="000D763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52DA6">
        <w:rPr>
          <w:rFonts w:ascii="Times New Roman" w:hAnsi="Times New Roman"/>
          <w:sz w:val="28"/>
          <w:szCs w:val="28"/>
        </w:rPr>
        <w:t>. На</w:t>
      </w:r>
      <w:r w:rsidRPr="000D7638">
        <w:rPr>
          <w:rFonts w:ascii="Times New Roman" w:hAnsi="Times New Roman"/>
          <w:sz w:val="28"/>
          <w:szCs w:val="28"/>
        </w:rPr>
        <w:t xml:space="preserve">стоящее постановление </w:t>
      </w:r>
      <w:r w:rsidRPr="000D7638">
        <w:rPr>
          <w:rFonts w:ascii="Times New Roman" w:hAnsi="Times New Roman"/>
          <w:color w:val="000000"/>
          <w:sz w:val="28"/>
          <w:szCs w:val="28"/>
        </w:rPr>
        <w:t>вст</w:t>
      </w:r>
      <w:r>
        <w:rPr>
          <w:rFonts w:ascii="Times New Roman" w:hAnsi="Times New Roman"/>
          <w:color w:val="000000"/>
          <w:sz w:val="28"/>
          <w:szCs w:val="28"/>
        </w:rPr>
        <w:t xml:space="preserve">упает в силу на следующий день после </w:t>
      </w:r>
      <w:r w:rsidRPr="000D7638">
        <w:rPr>
          <w:rFonts w:ascii="Times New Roman" w:hAnsi="Times New Roman"/>
          <w:color w:val="000000"/>
          <w:sz w:val="28"/>
          <w:szCs w:val="28"/>
        </w:rPr>
        <w:t>дня его официального опубликования.</w:t>
      </w:r>
    </w:p>
    <w:p w:rsidR="008024DE" w:rsidRPr="006E008B" w:rsidRDefault="008024DE" w:rsidP="00E2584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24DE" w:rsidRPr="00BF2E72" w:rsidRDefault="008024DE" w:rsidP="00A40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024DE" w:rsidRPr="006E008B" w:rsidRDefault="008024DE" w:rsidP="00A40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6E008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6E008B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8024DE" w:rsidRPr="0016646C" w:rsidRDefault="008024DE" w:rsidP="007833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008B">
        <w:rPr>
          <w:rFonts w:ascii="Times New Roman" w:hAnsi="Times New Roman"/>
          <w:sz w:val="28"/>
          <w:szCs w:val="28"/>
        </w:rPr>
        <w:t xml:space="preserve">Абинский район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И.В. Биушкин</w:t>
      </w: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:rsidR="008024DE" w:rsidRPr="00105511" w:rsidRDefault="008024DE" w:rsidP="001055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05511">
        <w:rPr>
          <w:rFonts w:ascii="Times New Roman" w:hAnsi="Times New Roman"/>
          <w:b/>
          <w:bCs/>
          <w:sz w:val="28"/>
          <w:szCs w:val="28"/>
        </w:rPr>
        <w:t>ЛИСТ СОГЛАСОВАНИЯ</w:t>
      </w:r>
    </w:p>
    <w:p w:rsidR="008024DE" w:rsidRPr="00105511" w:rsidRDefault="008024DE" w:rsidP="001055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24DE" w:rsidRPr="00105511" w:rsidRDefault="008024DE" w:rsidP="00105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05511">
        <w:rPr>
          <w:rFonts w:ascii="Times New Roman" w:hAnsi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8024DE" w:rsidRPr="00105511" w:rsidRDefault="008024DE" w:rsidP="00105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05511">
        <w:rPr>
          <w:rFonts w:ascii="Times New Roman" w:hAnsi="Times New Roman"/>
          <w:sz w:val="28"/>
          <w:szCs w:val="28"/>
        </w:rPr>
        <w:t>Абинский район от  ________________________ №_______</w:t>
      </w:r>
    </w:p>
    <w:p w:rsidR="008024DE" w:rsidRPr="000A4171" w:rsidRDefault="008024DE" w:rsidP="00EE248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A9507B">
        <w:rPr>
          <w:rFonts w:ascii="Times New Roman" w:hAnsi="Times New Roman"/>
          <w:bCs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Pr="000A4171">
        <w:rPr>
          <w:rFonts w:ascii="Times New Roman" w:hAnsi="Times New Roman"/>
          <w:bCs/>
          <w:sz w:val="28"/>
          <w:szCs w:val="28"/>
        </w:rPr>
        <w:t>«</w:t>
      </w:r>
      <w:r w:rsidRPr="00205C39">
        <w:rPr>
          <w:rStyle w:val="1"/>
          <w:sz w:val="28"/>
        </w:rPr>
        <w:t>Предоставление отсрочки уплаты арендной платы либо возможности расторжения договоров аренды без применения штрафных санкций арендаторам недвижимого имущества (включая земельные участки), принимающим участие в специальной военной операции</w:t>
      </w:r>
      <w:r w:rsidRPr="00A9507B">
        <w:rPr>
          <w:rFonts w:ascii="Times New Roman" w:hAnsi="Times New Roman"/>
          <w:bCs/>
          <w:sz w:val="28"/>
          <w:szCs w:val="28"/>
        </w:rPr>
        <w:t>»</w:t>
      </w:r>
    </w:p>
    <w:p w:rsidR="008024DE" w:rsidRPr="00105511" w:rsidRDefault="008024DE" w:rsidP="00105511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024DE" w:rsidRDefault="008024DE" w:rsidP="00105511">
      <w:pPr>
        <w:jc w:val="both"/>
        <w:rPr>
          <w:sz w:val="28"/>
          <w:szCs w:val="28"/>
        </w:rPr>
      </w:pPr>
    </w:p>
    <w:tbl>
      <w:tblPr>
        <w:tblW w:w="9571" w:type="dxa"/>
        <w:tblInd w:w="107" w:type="dxa"/>
        <w:tblLook w:val="0000"/>
      </w:tblPr>
      <w:tblGrid>
        <w:gridCol w:w="6238"/>
        <w:gridCol w:w="3333"/>
      </w:tblGrid>
      <w:tr w:rsidR="008024DE" w:rsidRPr="00252110" w:rsidTr="00205C39">
        <w:trPr>
          <w:trHeight w:val="1842"/>
        </w:trPr>
        <w:tc>
          <w:tcPr>
            <w:tcW w:w="6238" w:type="dxa"/>
          </w:tcPr>
          <w:p w:rsidR="008024DE" w:rsidRDefault="008024DE" w:rsidP="00C100A4">
            <w:pPr>
              <w:pStyle w:val="BodyText"/>
              <w:spacing w:after="0" w:line="240" w:lineRule="auto"/>
              <w:rPr>
                <w:szCs w:val="28"/>
              </w:rPr>
            </w:pPr>
            <w:r w:rsidRPr="00F93293">
              <w:rPr>
                <w:szCs w:val="28"/>
              </w:rPr>
              <w:t>Проект внесен</w:t>
            </w:r>
            <w:r>
              <w:rPr>
                <w:szCs w:val="28"/>
              </w:rPr>
              <w:t>:</w:t>
            </w:r>
          </w:p>
          <w:p w:rsidR="008024DE" w:rsidRPr="00252110" w:rsidRDefault="008024DE" w:rsidP="00A35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52110">
              <w:rPr>
                <w:rFonts w:ascii="Times New Roman CYR" w:hAnsi="Times New Roman CYR" w:cs="Times New Roman CYR"/>
                <w:sz w:val="28"/>
                <w:szCs w:val="28"/>
              </w:rPr>
              <w:t>Управлением муниципальной собственности</w:t>
            </w:r>
          </w:p>
          <w:p w:rsidR="008024DE" w:rsidRDefault="008024DE" w:rsidP="00A358C0">
            <w:pPr>
              <w:pStyle w:val="BodyText"/>
              <w:spacing w:after="0" w:line="240" w:lineRule="auto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 xml:space="preserve">Начальником управления </w:t>
            </w:r>
          </w:p>
          <w:p w:rsidR="008024DE" w:rsidRDefault="008024DE" w:rsidP="00A358C0">
            <w:pPr>
              <w:pStyle w:val="BodyText"/>
              <w:spacing w:after="0" w:line="240" w:lineRule="auto"/>
              <w:rPr>
                <w:szCs w:val="28"/>
              </w:rPr>
            </w:pPr>
          </w:p>
          <w:p w:rsidR="008024DE" w:rsidRDefault="008024DE" w:rsidP="00C100A4">
            <w:pPr>
              <w:pStyle w:val="BodyText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Проект составлен:</w:t>
            </w:r>
          </w:p>
          <w:p w:rsidR="008024DE" w:rsidRDefault="008024DE" w:rsidP="00C100A4">
            <w:pPr>
              <w:pStyle w:val="BodyText"/>
              <w:spacing w:after="0" w:line="240" w:lineRule="auto"/>
              <w:rPr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Начальник отдела правового регулирования отдела земельных отношений</w:t>
            </w:r>
          </w:p>
          <w:p w:rsidR="008024DE" w:rsidRPr="00B87EC6" w:rsidRDefault="008024DE" w:rsidP="00C100A4">
            <w:pPr>
              <w:pStyle w:val="BodyText"/>
              <w:spacing w:after="0" w:line="240" w:lineRule="auto"/>
              <w:rPr>
                <w:szCs w:val="28"/>
              </w:rPr>
            </w:pPr>
          </w:p>
        </w:tc>
        <w:tc>
          <w:tcPr>
            <w:tcW w:w="3333" w:type="dxa"/>
          </w:tcPr>
          <w:p w:rsidR="008024DE" w:rsidRPr="00F93293" w:rsidRDefault="008024DE" w:rsidP="00C100A4">
            <w:pPr>
              <w:pStyle w:val="BodyText"/>
              <w:spacing w:after="0" w:line="240" w:lineRule="auto"/>
              <w:jc w:val="right"/>
              <w:rPr>
                <w:szCs w:val="28"/>
              </w:rPr>
            </w:pPr>
          </w:p>
          <w:p w:rsidR="008024DE" w:rsidRPr="00F93293" w:rsidRDefault="008024DE" w:rsidP="00C100A4">
            <w:pPr>
              <w:pStyle w:val="BodyText"/>
              <w:spacing w:after="0" w:line="240" w:lineRule="auto"/>
              <w:jc w:val="right"/>
              <w:rPr>
                <w:szCs w:val="28"/>
              </w:rPr>
            </w:pPr>
          </w:p>
          <w:p w:rsidR="008024DE" w:rsidRDefault="008024DE" w:rsidP="00205C39">
            <w:pPr>
              <w:pStyle w:val="BodyText"/>
              <w:spacing w:after="0" w:line="240" w:lineRule="auto"/>
              <w:ind w:righ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Н.И. Федосеева</w:t>
            </w:r>
          </w:p>
          <w:p w:rsidR="008024DE" w:rsidRPr="00F93293" w:rsidRDefault="008024DE" w:rsidP="001035C7">
            <w:pPr>
              <w:pStyle w:val="BodyText"/>
              <w:spacing w:after="0" w:line="240" w:lineRule="auto"/>
              <w:jc w:val="both"/>
              <w:rPr>
                <w:szCs w:val="28"/>
              </w:rPr>
            </w:pPr>
          </w:p>
          <w:p w:rsidR="008024DE" w:rsidRDefault="008024DE" w:rsidP="00C100A4">
            <w:pPr>
              <w:pStyle w:val="BodyText"/>
              <w:spacing w:after="0" w:line="240" w:lineRule="auto"/>
              <w:jc w:val="right"/>
              <w:rPr>
                <w:szCs w:val="28"/>
              </w:rPr>
            </w:pPr>
          </w:p>
          <w:p w:rsidR="008024DE" w:rsidRDefault="008024DE" w:rsidP="00C100A4">
            <w:pPr>
              <w:pStyle w:val="BodyText"/>
              <w:spacing w:after="0" w:line="240" w:lineRule="auto"/>
              <w:jc w:val="right"/>
              <w:rPr>
                <w:szCs w:val="28"/>
              </w:rPr>
            </w:pPr>
          </w:p>
          <w:p w:rsidR="008024DE" w:rsidRDefault="008024DE" w:rsidP="00C100A4">
            <w:pPr>
              <w:pStyle w:val="BodyText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О.С. Величко</w:t>
            </w:r>
          </w:p>
          <w:p w:rsidR="008024DE" w:rsidRPr="00F93293" w:rsidRDefault="008024DE" w:rsidP="00C100A4">
            <w:pPr>
              <w:pStyle w:val="BodyText"/>
              <w:spacing w:after="0" w:line="240" w:lineRule="auto"/>
              <w:jc w:val="right"/>
              <w:rPr>
                <w:szCs w:val="28"/>
              </w:rPr>
            </w:pPr>
          </w:p>
        </w:tc>
      </w:tr>
      <w:tr w:rsidR="008024DE" w:rsidRPr="00252110" w:rsidTr="00205C39">
        <w:trPr>
          <w:trHeight w:val="619"/>
        </w:trPr>
        <w:tc>
          <w:tcPr>
            <w:tcW w:w="6238" w:type="dxa"/>
          </w:tcPr>
          <w:p w:rsidR="008024DE" w:rsidRDefault="008024DE" w:rsidP="00C100A4">
            <w:pPr>
              <w:pStyle w:val="BodyText"/>
              <w:spacing w:after="0" w:line="240" w:lineRule="auto"/>
              <w:rPr>
                <w:szCs w:val="28"/>
              </w:rPr>
            </w:pPr>
            <w:r w:rsidRPr="004658E0">
              <w:rPr>
                <w:szCs w:val="28"/>
              </w:rPr>
              <w:t>Проект согласован:</w:t>
            </w:r>
          </w:p>
          <w:p w:rsidR="008024DE" w:rsidRDefault="008024DE" w:rsidP="005A55E4">
            <w:pPr>
              <w:pStyle w:val="BodyText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Заместитель главы </w:t>
            </w:r>
          </w:p>
          <w:p w:rsidR="008024DE" w:rsidRPr="00D45C30" w:rsidRDefault="008024DE" w:rsidP="005A55E4">
            <w:pPr>
              <w:pStyle w:val="BodyText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муниципального образования                                                    </w:t>
            </w:r>
          </w:p>
        </w:tc>
        <w:tc>
          <w:tcPr>
            <w:tcW w:w="3333" w:type="dxa"/>
          </w:tcPr>
          <w:p w:rsidR="008024DE" w:rsidRDefault="008024DE" w:rsidP="00C100A4">
            <w:pPr>
              <w:pStyle w:val="BodyText"/>
              <w:spacing w:after="0" w:line="240" w:lineRule="auto"/>
              <w:jc w:val="right"/>
              <w:rPr>
                <w:szCs w:val="28"/>
              </w:rPr>
            </w:pPr>
          </w:p>
          <w:p w:rsidR="008024DE" w:rsidRDefault="008024DE" w:rsidP="00C100A4">
            <w:pPr>
              <w:pStyle w:val="BodyText"/>
              <w:spacing w:after="0" w:line="240" w:lineRule="auto"/>
              <w:jc w:val="right"/>
              <w:rPr>
                <w:szCs w:val="28"/>
              </w:rPr>
            </w:pPr>
          </w:p>
          <w:p w:rsidR="008024DE" w:rsidRDefault="008024DE" w:rsidP="00C100A4">
            <w:pPr>
              <w:pStyle w:val="BodyText"/>
              <w:spacing w:after="0" w:line="240" w:lineRule="auto"/>
              <w:jc w:val="right"/>
              <w:rPr>
                <w:szCs w:val="28"/>
              </w:rPr>
            </w:pPr>
          </w:p>
          <w:p w:rsidR="008024DE" w:rsidRPr="004658E0" w:rsidRDefault="008024DE" w:rsidP="00722332">
            <w:pPr>
              <w:pStyle w:val="BodyText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Д.Н. Гнедаш</w:t>
            </w:r>
          </w:p>
        </w:tc>
      </w:tr>
      <w:tr w:rsidR="008024DE" w:rsidRPr="00252110" w:rsidTr="00205C39">
        <w:trPr>
          <w:trHeight w:val="100"/>
        </w:trPr>
        <w:tc>
          <w:tcPr>
            <w:tcW w:w="6238" w:type="dxa"/>
          </w:tcPr>
          <w:p w:rsidR="008024DE" w:rsidRDefault="008024DE" w:rsidP="00C100A4">
            <w:pPr>
              <w:pStyle w:val="BodyText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Заместитель начальника управления </w:t>
            </w:r>
          </w:p>
          <w:p w:rsidR="008024DE" w:rsidRDefault="008024DE" w:rsidP="00C100A4">
            <w:pPr>
              <w:pStyle w:val="BodyText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экономического развития </w:t>
            </w:r>
          </w:p>
          <w:p w:rsidR="008024DE" w:rsidRPr="004658E0" w:rsidRDefault="008024DE" w:rsidP="00C100A4">
            <w:pPr>
              <w:pStyle w:val="BodyText"/>
              <w:spacing w:after="0" w:line="240" w:lineRule="auto"/>
              <w:rPr>
                <w:szCs w:val="28"/>
              </w:rPr>
            </w:pPr>
          </w:p>
        </w:tc>
        <w:tc>
          <w:tcPr>
            <w:tcW w:w="3333" w:type="dxa"/>
          </w:tcPr>
          <w:p w:rsidR="008024DE" w:rsidRDefault="008024DE" w:rsidP="00C100A4">
            <w:pPr>
              <w:pStyle w:val="BodyText"/>
              <w:spacing w:after="0" w:line="240" w:lineRule="auto"/>
              <w:jc w:val="right"/>
              <w:rPr>
                <w:szCs w:val="28"/>
              </w:rPr>
            </w:pPr>
          </w:p>
          <w:p w:rsidR="008024DE" w:rsidRDefault="008024DE" w:rsidP="00B90365">
            <w:pPr>
              <w:pStyle w:val="BodyText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Е.И. Джульф</w:t>
            </w:r>
          </w:p>
          <w:p w:rsidR="008024DE" w:rsidRPr="00A712C0" w:rsidRDefault="008024DE" w:rsidP="00205C39">
            <w:pPr>
              <w:pStyle w:val="BodyText"/>
              <w:spacing w:after="0" w:line="240" w:lineRule="auto"/>
              <w:jc w:val="center"/>
              <w:rPr>
                <w:szCs w:val="28"/>
              </w:rPr>
            </w:pPr>
          </w:p>
        </w:tc>
      </w:tr>
      <w:tr w:rsidR="008024DE" w:rsidRPr="00252110" w:rsidTr="00205C39">
        <w:trPr>
          <w:trHeight w:val="100"/>
        </w:trPr>
        <w:tc>
          <w:tcPr>
            <w:tcW w:w="6238" w:type="dxa"/>
          </w:tcPr>
          <w:p w:rsidR="008024DE" w:rsidRDefault="008024DE" w:rsidP="00C100A4">
            <w:pPr>
              <w:pStyle w:val="BodyText"/>
              <w:spacing w:after="0" w:line="240" w:lineRule="auto"/>
              <w:rPr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 xml:space="preserve">Начальник правового управления               </w:t>
            </w:r>
          </w:p>
        </w:tc>
        <w:tc>
          <w:tcPr>
            <w:tcW w:w="3333" w:type="dxa"/>
          </w:tcPr>
          <w:p w:rsidR="008024DE" w:rsidRDefault="008024DE" w:rsidP="00C100A4">
            <w:pPr>
              <w:pStyle w:val="BodyText"/>
              <w:spacing w:after="0" w:line="240" w:lineRule="auto"/>
              <w:jc w:val="right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А.В. Семендяев</w:t>
            </w:r>
          </w:p>
          <w:p w:rsidR="008024DE" w:rsidRDefault="008024DE" w:rsidP="00C100A4">
            <w:pPr>
              <w:pStyle w:val="BodyText"/>
              <w:spacing w:after="0" w:line="240" w:lineRule="auto"/>
              <w:jc w:val="right"/>
              <w:rPr>
                <w:rFonts w:ascii="Times New Roman CYR" w:hAnsi="Times New Roman CYR" w:cs="Times New Roman CYR"/>
                <w:szCs w:val="28"/>
              </w:rPr>
            </w:pPr>
          </w:p>
          <w:p w:rsidR="008024DE" w:rsidRDefault="008024DE" w:rsidP="00C100A4">
            <w:pPr>
              <w:pStyle w:val="BodyText"/>
              <w:spacing w:after="0" w:line="240" w:lineRule="auto"/>
              <w:jc w:val="right"/>
              <w:rPr>
                <w:szCs w:val="28"/>
              </w:rPr>
            </w:pPr>
          </w:p>
        </w:tc>
      </w:tr>
      <w:tr w:rsidR="008024DE" w:rsidRPr="00252110" w:rsidTr="00205C39">
        <w:trPr>
          <w:trHeight w:val="100"/>
        </w:trPr>
        <w:tc>
          <w:tcPr>
            <w:tcW w:w="6238" w:type="dxa"/>
          </w:tcPr>
          <w:p w:rsidR="008024DE" w:rsidRDefault="008024DE" w:rsidP="00C100A4">
            <w:pPr>
              <w:pStyle w:val="BodyText"/>
              <w:spacing w:after="0" w:line="240" w:lineRule="auto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Начальник общего отдела</w:t>
            </w:r>
          </w:p>
        </w:tc>
        <w:tc>
          <w:tcPr>
            <w:tcW w:w="3333" w:type="dxa"/>
          </w:tcPr>
          <w:p w:rsidR="008024DE" w:rsidRDefault="008024DE" w:rsidP="00C100A4">
            <w:pPr>
              <w:pStyle w:val="BodyText"/>
              <w:spacing w:after="0" w:line="240" w:lineRule="auto"/>
              <w:jc w:val="right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О.В. Савельева</w:t>
            </w:r>
          </w:p>
          <w:p w:rsidR="008024DE" w:rsidRDefault="008024DE" w:rsidP="00C100A4">
            <w:pPr>
              <w:pStyle w:val="BodyText"/>
              <w:spacing w:after="0" w:line="240" w:lineRule="auto"/>
              <w:jc w:val="right"/>
              <w:rPr>
                <w:rFonts w:ascii="Times New Roman CYR" w:hAnsi="Times New Roman CYR" w:cs="Times New Roman CYR"/>
                <w:szCs w:val="28"/>
              </w:rPr>
            </w:pPr>
          </w:p>
          <w:p w:rsidR="008024DE" w:rsidRDefault="008024DE" w:rsidP="00C100A4">
            <w:pPr>
              <w:pStyle w:val="BodyText"/>
              <w:spacing w:after="0" w:line="240" w:lineRule="auto"/>
              <w:jc w:val="right"/>
              <w:rPr>
                <w:rFonts w:ascii="Times New Roman CYR" w:hAnsi="Times New Roman CYR" w:cs="Times New Roman CYR"/>
                <w:szCs w:val="28"/>
              </w:rPr>
            </w:pPr>
          </w:p>
        </w:tc>
      </w:tr>
      <w:tr w:rsidR="008024DE" w:rsidRPr="00252110" w:rsidTr="00205C39">
        <w:trPr>
          <w:trHeight w:val="649"/>
        </w:trPr>
        <w:tc>
          <w:tcPr>
            <w:tcW w:w="6238" w:type="dxa"/>
          </w:tcPr>
          <w:p w:rsidR="008024DE" w:rsidRPr="004658E0" w:rsidRDefault="008024DE" w:rsidP="00C100A4">
            <w:pPr>
              <w:pStyle w:val="BodyText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З</w:t>
            </w:r>
            <w:r w:rsidRPr="004658E0">
              <w:rPr>
                <w:szCs w:val="28"/>
              </w:rPr>
              <w:t>аместител</w:t>
            </w:r>
            <w:r>
              <w:rPr>
                <w:szCs w:val="28"/>
              </w:rPr>
              <w:t xml:space="preserve">ь </w:t>
            </w:r>
            <w:r w:rsidRPr="004658E0">
              <w:rPr>
                <w:szCs w:val="28"/>
              </w:rPr>
              <w:t>главы</w:t>
            </w:r>
          </w:p>
          <w:p w:rsidR="008024DE" w:rsidRPr="004658E0" w:rsidRDefault="008024DE" w:rsidP="00C100A4">
            <w:pPr>
              <w:pStyle w:val="BodyText"/>
              <w:spacing w:after="0" w:line="240" w:lineRule="auto"/>
              <w:rPr>
                <w:szCs w:val="28"/>
              </w:rPr>
            </w:pPr>
            <w:r w:rsidRPr="004658E0">
              <w:rPr>
                <w:szCs w:val="28"/>
              </w:rPr>
              <w:t>муниципального образования,</w:t>
            </w:r>
          </w:p>
          <w:p w:rsidR="008024DE" w:rsidRPr="004658E0" w:rsidRDefault="008024DE" w:rsidP="00D6117C">
            <w:pPr>
              <w:pStyle w:val="BodyText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управляющий</w:t>
            </w:r>
            <w:r w:rsidRPr="004658E0">
              <w:rPr>
                <w:szCs w:val="28"/>
              </w:rPr>
              <w:t xml:space="preserve"> делами</w:t>
            </w:r>
          </w:p>
        </w:tc>
        <w:tc>
          <w:tcPr>
            <w:tcW w:w="3333" w:type="dxa"/>
          </w:tcPr>
          <w:p w:rsidR="008024DE" w:rsidRPr="004658E0" w:rsidRDefault="008024DE" w:rsidP="00C100A4">
            <w:pPr>
              <w:pStyle w:val="BodyText"/>
              <w:spacing w:after="0" w:line="240" w:lineRule="auto"/>
              <w:jc w:val="right"/>
              <w:rPr>
                <w:szCs w:val="28"/>
              </w:rPr>
            </w:pPr>
          </w:p>
          <w:p w:rsidR="008024DE" w:rsidRPr="004658E0" w:rsidRDefault="008024DE" w:rsidP="00C100A4">
            <w:pPr>
              <w:pStyle w:val="BodyText"/>
              <w:spacing w:after="0" w:line="240" w:lineRule="auto"/>
              <w:jc w:val="right"/>
              <w:rPr>
                <w:szCs w:val="28"/>
              </w:rPr>
            </w:pPr>
          </w:p>
          <w:p w:rsidR="008024DE" w:rsidRPr="005E2FF9" w:rsidRDefault="008024DE" w:rsidP="00C100A4">
            <w:pPr>
              <w:pStyle w:val="BodyText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Т.И. Червинская</w:t>
            </w:r>
          </w:p>
        </w:tc>
      </w:tr>
    </w:tbl>
    <w:p w:rsidR="008024DE" w:rsidRDefault="008024DE" w:rsidP="00105511">
      <w:pPr>
        <w:pStyle w:val="Default"/>
        <w:jc w:val="both"/>
        <w:rPr>
          <w:sz w:val="28"/>
          <w:szCs w:val="28"/>
        </w:rPr>
      </w:pPr>
    </w:p>
    <w:p w:rsidR="008024DE" w:rsidRPr="00C57A0C" w:rsidRDefault="008024DE" w:rsidP="00105511">
      <w:pPr>
        <w:ind w:firstLine="300"/>
        <w:jc w:val="both"/>
        <w:rPr>
          <w:color w:val="000000"/>
          <w:sz w:val="28"/>
          <w:szCs w:val="28"/>
        </w:rPr>
      </w:pPr>
    </w:p>
    <w:p w:rsidR="008024DE" w:rsidRDefault="008024DE" w:rsidP="00105511">
      <w:pPr>
        <w:rPr>
          <w:sz w:val="28"/>
          <w:szCs w:val="28"/>
        </w:rPr>
      </w:pPr>
    </w:p>
    <w:p w:rsidR="008024DE" w:rsidRDefault="008024DE" w:rsidP="00105511">
      <w:pPr>
        <w:rPr>
          <w:sz w:val="28"/>
          <w:szCs w:val="28"/>
        </w:rPr>
      </w:pPr>
    </w:p>
    <w:p w:rsidR="008024DE" w:rsidRDefault="008024DE" w:rsidP="00105511">
      <w:pPr>
        <w:rPr>
          <w:sz w:val="28"/>
          <w:szCs w:val="28"/>
        </w:rPr>
      </w:pPr>
    </w:p>
    <w:p w:rsidR="008024DE" w:rsidRDefault="008024DE" w:rsidP="00105511">
      <w:pPr>
        <w:rPr>
          <w:sz w:val="28"/>
          <w:szCs w:val="28"/>
        </w:rPr>
      </w:pPr>
    </w:p>
    <w:p w:rsidR="008024DE" w:rsidRDefault="008024DE" w:rsidP="00105511">
      <w:pPr>
        <w:rPr>
          <w:sz w:val="28"/>
          <w:szCs w:val="28"/>
        </w:rPr>
      </w:pPr>
    </w:p>
    <w:p w:rsidR="008024DE" w:rsidRPr="0034356E" w:rsidRDefault="008024DE" w:rsidP="00922364">
      <w:pPr>
        <w:pStyle w:val="Heading1"/>
        <w:jc w:val="center"/>
        <w:rPr>
          <w:sz w:val="24"/>
        </w:rPr>
      </w:pPr>
      <w:r w:rsidRPr="0034356E">
        <w:rPr>
          <w:b/>
          <w:sz w:val="24"/>
        </w:rPr>
        <w:t>ЗАЯВКА</w:t>
      </w:r>
    </w:p>
    <w:p w:rsidR="008024DE" w:rsidRPr="0034356E" w:rsidRDefault="008024DE" w:rsidP="009223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356E">
        <w:rPr>
          <w:rFonts w:ascii="Times New Roman" w:hAnsi="Times New Roman"/>
          <w:b/>
          <w:sz w:val="24"/>
          <w:szCs w:val="24"/>
        </w:rPr>
        <w:t>к проекту постановления</w:t>
      </w:r>
    </w:p>
    <w:p w:rsidR="008024DE" w:rsidRPr="0034356E" w:rsidRDefault="008024DE" w:rsidP="009223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24DE" w:rsidRPr="00D6117C" w:rsidRDefault="008024DE" w:rsidP="00891ADD">
      <w:pPr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/>
          <w:iCs/>
          <w:sz w:val="28"/>
          <w:szCs w:val="28"/>
        </w:rPr>
      </w:pPr>
      <w:bookmarkStart w:id="1" w:name="_Hlk67821975"/>
      <w:r w:rsidRPr="00D6117C">
        <w:rPr>
          <w:rFonts w:ascii="Times New Roman" w:hAnsi="Times New Roman"/>
          <w:iCs/>
          <w:sz w:val="28"/>
          <w:szCs w:val="28"/>
        </w:rPr>
        <w:t>Наименование постановления:</w:t>
      </w:r>
    </w:p>
    <w:p w:rsidR="008024DE" w:rsidRDefault="008024DE" w:rsidP="00891AD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9507B">
        <w:rPr>
          <w:rFonts w:ascii="Times New Roman" w:hAnsi="Times New Roman"/>
          <w:bCs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Pr="00A9507B"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0A4171">
        <w:rPr>
          <w:rFonts w:ascii="Times New Roman" w:hAnsi="Times New Roman"/>
          <w:bCs/>
          <w:sz w:val="28"/>
          <w:szCs w:val="28"/>
        </w:rPr>
        <w:t>Заключение нового договора аренды земельного участка без проведения торгов</w:t>
      </w:r>
      <w:r w:rsidRPr="00A9507B">
        <w:rPr>
          <w:rFonts w:ascii="Times New Roman" w:hAnsi="Times New Roman"/>
          <w:bCs/>
          <w:sz w:val="28"/>
          <w:szCs w:val="28"/>
        </w:rPr>
        <w:t>»</w:t>
      </w:r>
    </w:p>
    <w:p w:rsidR="008024DE" w:rsidRPr="00D6117C" w:rsidRDefault="008024DE" w:rsidP="00891AD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bookmarkEnd w:id="1"/>
    <w:p w:rsidR="008024DE" w:rsidRPr="00A56EEC" w:rsidRDefault="008024DE" w:rsidP="00D6117C">
      <w:pPr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/>
          <w:sz w:val="28"/>
          <w:szCs w:val="28"/>
        </w:rPr>
      </w:pPr>
      <w:r w:rsidRPr="00A56EEC">
        <w:rPr>
          <w:rFonts w:ascii="Times New Roman" w:hAnsi="Times New Roman"/>
          <w:sz w:val="28"/>
          <w:szCs w:val="28"/>
        </w:rPr>
        <w:t>Проект подготовлен:</w:t>
      </w:r>
    </w:p>
    <w:p w:rsidR="008024DE" w:rsidRPr="00A56EEC" w:rsidRDefault="008024DE" w:rsidP="00D6117C">
      <w:pPr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/>
          <w:sz w:val="28"/>
          <w:szCs w:val="28"/>
        </w:rPr>
      </w:pPr>
      <w:r w:rsidRPr="00A56EEC">
        <w:rPr>
          <w:rFonts w:ascii="Times New Roman" w:hAnsi="Times New Roman"/>
          <w:sz w:val="28"/>
          <w:szCs w:val="28"/>
        </w:rPr>
        <w:t xml:space="preserve">Управлением </w:t>
      </w:r>
      <w:r>
        <w:rPr>
          <w:rFonts w:ascii="Times New Roman" w:hAnsi="Times New Roman"/>
          <w:sz w:val="28"/>
          <w:szCs w:val="28"/>
        </w:rPr>
        <w:t>муниципальной собственности</w:t>
      </w:r>
      <w:r w:rsidRPr="00A56EEC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Абинский район</w:t>
      </w:r>
    </w:p>
    <w:p w:rsidR="008024DE" w:rsidRPr="00A56EEC" w:rsidRDefault="008024DE" w:rsidP="00D6117C">
      <w:pPr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/>
          <w:iCs/>
          <w:sz w:val="28"/>
          <w:szCs w:val="28"/>
        </w:rPr>
      </w:pPr>
      <w:r w:rsidRPr="00A56EEC">
        <w:rPr>
          <w:rFonts w:ascii="Times New Roman" w:hAnsi="Times New Roman"/>
          <w:iCs/>
          <w:sz w:val="28"/>
          <w:szCs w:val="28"/>
        </w:rPr>
        <w:t>Постановление разослать:</w:t>
      </w:r>
    </w:p>
    <w:p w:rsidR="008024DE" w:rsidRPr="00DC4E2B" w:rsidRDefault="008024DE" w:rsidP="00D6117C">
      <w:pPr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/>
          <w:sz w:val="28"/>
          <w:szCs w:val="28"/>
        </w:rPr>
      </w:pPr>
      <w:r w:rsidRPr="00DC4E2B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У</w:t>
      </w:r>
      <w:r w:rsidRPr="00DC4E2B">
        <w:rPr>
          <w:rFonts w:ascii="Times New Roman" w:hAnsi="Times New Roman"/>
          <w:sz w:val="28"/>
          <w:szCs w:val="28"/>
        </w:rPr>
        <w:t xml:space="preserve">правление </w:t>
      </w:r>
      <w:r>
        <w:rPr>
          <w:rFonts w:ascii="Times New Roman" w:hAnsi="Times New Roman"/>
          <w:sz w:val="28"/>
          <w:szCs w:val="28"/>
        </w:rPr>
        <w:t>муниципальной собственности</w:t>
      </w:r>
      <w:r w:rsidRPr="00DC4E2B">
        <w:rPr>
          <w:rFonts w:ascii="Times New Roman" w:hAnsi="Times New Roman"/>
          <w:sz w:val="28"/>
          <w:szCs w:val="28"/>
        </w:rPr>
        <w:t xml:space="preserve"> – 2 экз.;</w:t>
      </w:r>
    </w:p>
    <w:p w:rsidR="008024DE" w:rsidRPr="00DC4E2B" w:rsidRDefault="008024DE" w:rsidP="00D611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DC4E2B">
        <w:rPr>
          <w:rFonts w:ascii="Times New Roman CYR" w:hAnsi="Times New Roman CYR" w:cs="Times New Roman CYR"/>
          <w:sz w:val="28"/>
          <w:szCs w:val="28"/>
        </w:rPr>
        <w:t>2. Управление экономического развития</w:t>
      </w:r>
      <w:r>
        <w:rPr>
          <w:rFonts w:ascii="Times New Roman CYR" w:hAnsi="Times New Roman CYR" w:cs="Times New Roman CYR"/>
          <w:sz w:val="28"/>
          <w:szCs w:val="28"/>
        </w:rPr>
        <w:t xml:space="preserve"> – 1 экз.;</w:t>
      </w:r>
    </w:p>
    <w:p w:rsidR="008024DE" w:rsidRDefault="008024DE" w:rsidP="00D611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DC4E2B">
        <w:rPr>
          <w:rFonts w:ascii="Times New Roman CYR" w:hAnsi="Times New Roman CYR" w:cs="Times New Roman CYR"/>
          <w:sz w:val="28"/>
          <w:szCs w:val="28"/>
        </w:rPr>
        <w:t xml:space="preserve">3. Правовое управление </w:t>
      </w:r>
      <w:r>
        <w:rPr>
          <w:rFonts w:ascii="Times New Roman CYR" w:hAnsi="Times New Roman CYR" w:cs="Times New Roman CYR"/>
          <w:sz w:val="28"/>
          <w:szCs w:val="28"/>
        </w:rPr>
        <w:t xml:space="preserve">– 1 экз. </w:t>
      </w:r>
    </w:p>
    <w:p w:rsidR="008024DE" w:rsidRDefault="008024DE" w:rsidP="00D611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 Прокуратура – 1 экз.</w:t>
      </w:r>
    </w:p>
    <w:p w:rsidR="008024DE" w:rsidRPr="00DC4E2B" w:rsidRDefault="008024DE" w:rsidP="00D611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8"/>
          <w:szCs w:val="28"/>
        </w:rPr>
      </w:pPr>
    </w:p>
    <w:p w:rsidR="008024DE" w:rsidRPr="00A56EEC" w:rsidRDefault="008024DE" w:rsidP="00D6117C">
      <w:pPr>
        <w:autoSpaceDE w:val="0"/>
        <w:autoSpaceDN w:val="0"/>
        <w:adjustRightInd w:val="0"/>
        <w:spacing w:after="0" w:line="240" w:lineRule="auto"/>
        <w:ind w:right="49" w:firstLine="709"/>
        <w:rPr>
          <w:rFonts w:ascii="Times New Roman" w:hAnsi="Times New Roman"/>
          <w:sz w:val="28"/>
          <w:szCs w:val="28"/>
        </w:rPr>
      </w:pPr>
      <w:r w:rsidRPr="00A56EEC">
        <w:rPr>
          <w:rFonts w:ascii="Times New Roman" w:hAnsi="Times New Roman"/>
          <w:sz w:val="28"/>
          <w:szCs w:val="28"/>
        </w:rPr>
        <w:t>Всего: __</w:t>
      </w:r>
      <w:r>
        <w:rPr>
          <w:rFonts w:ascii="Times New Roman" w:hAnsi="Times New Roman"/>
          <w:sz w:val="28"/>
          <w:szCs w:val="28"/>
          <w:u w:val="single"/>
        </w:rPr>
        <w:t>5</w:t>
      </w:r>
      <w:r w:rsidRPr="00A56EEC">
        <w:rPr>
          <w:rFonts w:ascii="Times New Roman" w:hAnsi="Times New Roman"/>
          <w:sz w:val="28"/>
          <w:szCs w:val="28"/>
        </w:rPr>
        <w:t>__экземпляров</w:t>
      </w:r>
    </w:p>
    <w:p w:rsidR="008024DE" w:rsidRPr="00A56EEC" w:rsidRDefault="008024DE" w:rsidP="00D6117C">
      <w:pPr>
        <w:autoSpaceDE w:val="0"/>
        <w:autoSpaceDN w:val="0"/>
        <w:adjustRightInd w:val="0"/>
        <w:spacing w:after="0" w:line="240" w:lineRule="auto"/>
        <w:ind w:right="49" w:firstLine="709"/>
        <w:rPr>
          <w:rFonts w:ascii="Times New Roman" w:hAnsi="Times New Roman"/>
          <w:sz w:val="28"/>
          <w:szCs w:val="28"/>
        </w:rPr>
      </w:pPr>
    </w:p>
    <w:p w:rsidR="008024DE" w:rsidRPr="00A56EEC" w:rsidRDefault="008024DE" w:rsidP="00D6117C">
      <w:pPr>
        <w:keepNext/>
        <w:autoSpaceDE w:val="0"/>
        <w:autoSpaceDN w:val="0"/>
        <w:adjustRightInd w:val="0"/>
        <w:spacing w:after="0" w:line="240" w:lineRule="auto"/>
        <w:ind w:right="49" w:firstLine="709"/>
        <w:rPr>
          <w:rFonts w:ascii="Times New Roman" w:hAnsi="Times New Roman"/>
          <w:sz w:val="28"/>
          <w:szCs w:val="28"/>
        </w:rPr>
      </w:pPr>
      <w:r w:rsidRPr="00A56EEC">
        <w:rPr>
          <w:rFonts w:ascii="Times New Roman" w:hAnsi="Times New Roman"/>
          <w:sz w:val="28"/>
          <w:szCs w:val="28"/>
        </w:rPr>
        <w:t>Отметка о постановке на контроль: 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8024DE" w:rsidRPr="00A56EEC" w:rsidRDefault="008024DE" w:rsidP="00D6117C">
      <w:pPr>
        <w:autoSpaceDE w:val="0"/>
        <w:autoSpaceDN w:val="0"/>
        <w:adjustRightInd w:val="0"/>
        <w:spacing w:after="0" w:line="240" w:lineRule="auto"/>
        <w:ind w:right="49"/>
        <w:rPr>
          <w:rFonts w:ascii="Times New Roman" w:hAnsi="Times New Roman"/>
          <w:i/>
          <w:iCs/>
          <w:sz w:val="28"/>
          <w:szCs w:val="28"/>
        </w:rPr>
      </w:pPr>
      <w:r w:rsidRPr="00A56EEC">
        <w:rPr>
          <w:rFonts w:ascii="Times New Roman" w:hAnsi="Times New Roman"/>
          <w:i/>
          <w:iCs/>
          <w:sz w:val="28"/>
          <w:szCs w:val="28"/>
        </w:rPr>
        <w:t>______________________________________________________________</w:t>
      </w:r>
      <w:r>
        <w:rPr>
          <w:rFonts w:ascii="Times New Roman" w:hAnsi="Times New Roman"/>
          <w:i/>
          <w:iCs/>
          <w:sz w:val="28"/>
          <w:szCs w:val="28"/>
        </w:rPr>
        <w:t>_____</w:t>
      </w:r>
    </w:p>
    <w:p w:rsidR="008024DE" w:rsidRPr="00A56EEC" w:rsidRDefault="008024DE" w:rsidP="00D6117C">
      <w:pPr>
        <w:autoSpaceDE w:val="0"/>
        <w:autoSpaceDN w:val="0"/>
        <w:adjustRightInd w:val="0"/>
        <w:spacing w:after="0" w:line="240" w:lineRule="auto"/>
        <w:ind w:right="49"/>
        <w:rPr>
          <w:rFonts w:ascii="Times New Roman" w:hAnsi="Times New Roman"/>
          <w:i/>
          <w:iCs/>
          <w:sz w:val="28"/>
          <w:szCs w:val="28"/>
        </w:rPr>
      </w:pPr>
    </w:p>
    <w:p w:rsidR="008024DE" w:rsidRPr="00A56EEC" w:rsidRDefault="008024DE" w:rsidP="00D6117C">
      <w:pPr>
        <w:autoSpaceDE w:val="0"/>
        <w:autoSpaceDN w:val="0"/>
        <w:adjustRightInd w:val="0"/>
        <w:spacing w:after="0" w:line="240" w:lineRule="auto"/>
        <w:ind w:right="49"/>
        <w:rPr>
          <w:rFonts w:ascii="Times New Roman" w:hAnsi="Times New Roman"/>
          <w:iCs/>
          <w:sz w:val="28"/>
          <w:szCs w:val="28"/>
        </w:rPr>
      </w:pPr>
    </w:p>
    <w:p w:rsidR="008024DE" w:rsidRPr="00A56EEC" w:rsidRDefault="008024DE" w:rsidP="00D6117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</w:t>
      </w:r>
      <w:r w:rsidRPr="00A56EEC">
        <w:rPr>
          <w:rFonts w:ascii="Times New Roman" w:hAnsi="Times New Roman"/>
          <w:sz w:val="28"/>
          <w:szCs w:val="28"/>
        </w:rPr>
        <w:tab/>
      </w:r>
      <w:r w:rsidRPr="00A56EEC">
        <w:rPr>
          <w:rFonts w:ascii="Times New Roman" w:hAnsi="Times New Roman"/>
          <w:sz w:val="28"/>
          <w:szCs w:val="28"/>
        </w:rPr>
        <w:tab/>
      </w:r>
      <w:r w:rsidRPr="00A56EE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u w:val="single"/>
        </w:rPr>
        <w:t>Величко О.С.</w:t>
      </w:r>
      <w:r w:rsidRPr="00A56EEC">
        <w:rPr>
          <w:rFonts w:ascii="Times New Roman" w:hAnsi="Times New Roman"/>
          <w:sz w:val="28"/>
          <w:szCs w:val="28"/>
        </w:rPr>
        <w:tab/>
      </w:r>
      <w:r w:rsidRPr="00A56EEC">
        <w:rPr>
          <w:rFonts w:ascii="Times New Roman" w:hAnsi="Times New Roman"/>
          <w:sz w:val="28"/>
          <w:szCs w:val="28"/>
        </w:rPr>
        <w:tab/>
        <w:t xml:space="preserve">               ____________</w:t>
      </w:r>
    </w:p>
    <w:p w:rsidR="008024DE" w:rsidRPr="00A56EEC" w:rsidRDefault="008024DE" w:rsidP="00D6117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подпись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A56EEC">
        <w:rPr>
          <w:rFonts w:ascii="Times New Roman" w:hAnsi="Times New Roman"/>
          <w:sz w:val="28"/>
          <w:szCs w:val="28"/>
        </w:rPr>
        <w:t xml:space="preserve"> Ф.И.О.</w:t>
      </w:r>
      <w:r w:rsidRPr="00A56EEC">
        <w:rPr>
          <w:rFonts w:ascii="Times New Roman" w:hAnsi="Times New Roman"/>
          <w:sz w:val="28"/>
          <w:szCs w:val="28"/>
        </w:rPr>
        <w:tab/>
      </w:r>
      <w:r w:rsidRPr="00A56EEC">
        <w:rPr>
          <w:rFonts w:ascii="Times New Roman" w:hAnsi="Times New Roman"/>
          <w:sz w:val="28"/>
          <w:szCs w:val="28"/>
        </w:rPr>
        <w:tab/>
      </w:r>
      <w:r w:rsidRPr="00A56EEC">
        <w:rPr>
          <w:rFonts w:ascii="Times New Roman" w:hAnsi="Times New Roman"/>
          <w:sz w:val="28"/>
          <w:szCs w:val="28"/>
        </w:rPr>
        <w:tab/>
        <w:t xml:space="preserve">                       дата</w:t>
      </w:r>
    </w:p>
    <w:p w:rsidR="008024DE" w:rsidRDefault="008024DE" w:rsidP="00FA513B">
      <w:pPr>
        <w:spacing w:after="0" w:line="240" w:lineRule="auto"/>
      </w:pPr>
    </w:p>
    <w:sectPr w:rsidR="008024DE" w:rsidSect="00205C39">
      <w:headerReference w:type="default" r:id="rId7"/>
      <w:pgSz w:w="11907" w:h="16840" w:code="9"/>
      <w:pgMar w:top="1134" w:right="567" w:bottom="1134" w:left="1701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4DE" w:rsidRDefault="008024DE" w:rsidP="004659F0">
      <w:pPr>
        <w:spacing w:after="0" w:line="240" w:lineRule="auto"/>
      </w:pPr>
      <w:r>
        <w:separator/>
      </w:r>
    </w:p>
  </w:endnote>
  <w:endnote w:type="continuationSeparator" w:id="1">
    <w:p w:rsidR="008024DE" w:rsidRDefault="008024DE" w:rsidP="00465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4DE" w:rsidRDefault="008024DE" w:rsidP="004659F0">
      <w:pPr>
        <w:spacing w:after="0" w:line="240" w:lineRule="auto"/>
      </w:pPr>
      <w:r>
        <w:separator/>
      </w:r>
    </w:p>
  </w:footnote>
  <w:footnote w:type="continuationSeparator" w:id="1">
    <w:p w:rsidR="008024DE" w:rsidRDefault="008024DE" w:rsidP="00465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4DE" w:rsidRDefault="008024DE">
    <w:pPr>
      <w:pStyle w:val="Header"/>
      <w:jc w:val="center"/>
    </w:pPr>
    <w:r w:rsidRPr="004659F0">
      <w:rPr>
        <w:rFonts w:ascii="Times New Roman" w:hAnsi="Times New Roman"/>
        <w:sz w:val="28"/>
        <w:szCs w:val="28"/>
      </w:rPr>
      <w:fldChar w:fldCharType="begin"/>
    </w:r>
    <w:r w:rsidRPr="004659F0">
      <w:rPr>
        <w:rFonts w:ascii="Times New Roman" w:hAnsi="Times New Roman"/>
        <w:sz w:val="28"/>
        <w:szCs w:val="28"/>
      </w:rPr>
      <w:instrText xml:space="preserve"> PAGE   \* MERGEFORMAT </w:instrText>
    </w:r>
    <w:r w:rsidRPr="004659F0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3</w:t>
    </w:r>
    <w:r w:rsidRPr="004659F0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EC8"/>
    <w:multiLevelType w:val="hybridMultilevel"/>
    <w:tmpl w:val="ADDC792C"/>
    <w:lvl w:ilvl="0" w:tplc="97A0722E">
      <w:start w:val="1"/>
      <w:numFmt w:val="decimal"/>
      <w:lvlText w:val="%1."/>
      <w:lvlJc w:val="left"/>
      <w:pPr>
        <w:ind w:left="2336" w:hanging="14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1871"/>
    <w:rsid w:val="00006674"/>
    <w:rsid w:val="0002365E"/>
    <w:rsid w:val="00031A72"/>
    <w:rsid w:val="000332E8"/>
    <w:rsid w:val="000529B9"/>
    <w:rsid w:val="0005646E"/>
    <w:rsid w:val="00057ABF"/>
    <w:rsid w:val="000736FC"/>
    <w:rsid w:val="00075B55"/>
    <w:rsid w:val="000938C4"/>
    <w:rsid w:val="0009406A"/>
    <w:rsid w:val="0009464C"/>
    <w:rsid w:val="00096314"/>
    <w:rsid w:val="000A3248"/>
    <w:rsid w:val="000A4171"/>
    <w:rsid w:val="000A7B40"/>
    <w:rsid w:val="000B2CAA"/>
    <w:rsid w:val="000B4960"/>
    <w:rsid w:val="000B7D18"/>
    <w:rsid w:val="000B7F29"/>
    <w:rsid w:val="000C1A04"/>
    <w:rsid w:val="000C43C2"/>
    <w:rsid w:val="000C59F2"/>
    <w:rsid w:val="000D05CF"/>
    <w:rsid w:val="000D7638"/>
    <w:rsid w:val="000E76C5"/>
    <w:rsid w:val="000F67EB"/>
    <w:rsid w:val="001035C7"/>
    <w:rsid w:val="00105511"/>
    <w:rsid w:val="0012292B"/>
    <w:rsid w:val="00123963"/>
    <w:rsid w:val="00125E31"/>
    <w:rsid w:val="001350AD"/>
    <w:rsid w:val="00142B63"/>
    <w:rsid w:val="001539EA"/>
    <w:rsid w:val="00157F41"/>
    <w:rsid w:val="0016280E"/>
    <w:rsid w:val="001628DD"/>
    <w:rsid w:val="00162BD8"/>
    <w:rsid w:val="00163E55"/>
    <w:rsid w:val="00165D4E"/>
    <w:rsid w:val="0016646C"/>
    <w:rsid w:val="00170946"/>
    <w:rsid w:val="001826BE"/>
    <w:rsid w:val="00184125"/>
    <w:rsid w:val="001B6CF7"/>
    <w:rsid w:val="001C23FE"/>
    <w:rsid w:val="001C2C2C"/>
    <w:rsid w:val="001C4B83"/>
    <w:rsid w:val="001D5897"/>
    <w:rsid w:val="001D7538"/>
    <w:rsid w:val="001D7816"/>
    <w:rsid w:val="001E00F1"/>
    <w:rsid w:val="001E369D"/>
    <w:rsid w:val="001E5381"/>
    <w:rsid w:val="001E541B"/>
    <w:rsid w:val="001F1517"/>
    <w:rsid w:val="001F44FC"/>
    <w:rsid w:val="00204F56"/>
    <w:rsid w:val="002053D2"/>
    <w:rsid w:val="00205C39"/>
    <w:rsid w:val="002107E8"/>
    <w:rsid w:val="002243FE"/>
    <w:rsid w:val="00230C63"/>
    <w:rsid w:val="00235383"/>
    <w:rsid w:val="00237489"/>
    <w:rsid w:val="00240C48"/>
    <w:rsid w:val="002451D9"/>
    <w:rsid w:val="00245C06"/>
    <w:rsid w:val="00251454"/>
    <w:rsid w:val="00252110"/>
    <w:rsid w:val="002521C5"/>
    <w:rsid w:val="00252EA0"/>
    <w:rsid w:val="002602D7"/>
    <w:rsid w:val="00263566"/>
    <w:rsid w:val="00267502"/>
    <w:rsid w:val="00267721"/>
    <w:rsid w:val="00275A30"/>
    <w:rsid w:val="00296D5C"/>
    <w:rsid w:val="002A72F5"/>
    <w:rsid w:val="002B4EC7"/>
    <w:rsid w:val="002B5A32"/>
    <w:rsid w:val="002C24C8"/>
    <w:rsid w:val="002C2F41"/>
    <w:rsid w:val="002C7BC0"/>
    <w:rsid w:val="002D6D47"/>
    <w:rsid w:val="002D78BC"/>
    <w:rsid w:val="002E3D0B"/>
    <w:rsid w:val="002E5B65"/>
    <w:rsid w:val="002F0EC1"/>
    <w:rsid w:val="002F5CA7"/>
    <w:rsid w:val="00301E45"/>
    <w:rsid w:val="003059BB"/>
    <w:rsid w:val="00310235"/>
    <w:rsid w:val="0031367A"/>
    <w:rsid w:val="00315730"/>
    <w:rsid w:val="00333A41"/>
    <w:rsid w:val="00335EC1"/>
    <w:rsid w:val="0034356E"/>
    <w:rsid w:val="003437C3"/>
    <w:rsid w:val="00347AD7"/>
    <w:rsid w:val="00351A10"/>
    <w:rsid w:val="00353CC8"/>
    <w:rsid w:val="0035448F"/>
    <w:rsid w:val="00363B61"/>
    <w:rsid w:val="0037343D"/>
    <w:rsid w:val="00380741"/>
    <w:rsid w:val="003826DE"/>
    <w:rsid w:val="00382A36"/>
    <w:rsid w:val="00397585"/>
    <w:rsid w:val="003A242E"/>
    <w:rsid w:val="003A5B36"/>
    <w:rsid w:val="003A5D08"/>
    <w:rsid w:val="003A6A89"/>
    <w:rsid w:val="003A7F0C"/>
    <w:rsid w:val="003B1205"/>
    <w:rsid w:val="003B4B85"/>
    <w:rsid w:val="003C512B"/>
    <w:rsid w:val="003C6AA7"/>
    <w:rsid w:val="003D43AC"/>
    <w:rsid w:val="003E37E5"/>
    <w:rsid w:val="003F05ED"/>
    <w:rsid w:val="00404B06"/>
    <w:rsid w:val="00414A45"/>
    <w:rsid w:val="00415C17"/>
    <w:rsid w:val="004238CF"/>
    <w:rsid w:val="00435048"/>
    <w:rsid w:val="004378AE"/>
    <w:rsid w:val="00440455"/>
    <w:rsid w:val="00446293"/>
    <w:rsid w:val="00446DFB"/>
    <w:rsid w:val="004476C3"/>
    <w:rsid w:val="00452D2E"/>
    <w:rsid w:val="004577DA"/>
    <w:rsid w:val="00457FC2"/>
    <w:rsid w:val="00463FC5"/>
    <w:rsid w:val="004658E0"/>
    <w:rsid w:val="004659F0"/>
    <w:rsid w:val="00470CDB"/>
    <w:rsid w:val="00477AA7"/>
    <w:rsid w:val="00495525"/>
    <w:rsid w:val="00497569"/>
    <w:rsid w:val="004C1B7A"/>
    <w:rsid w:val="004D2FF2"/>
    <w:rsid w:val="004D3957"/>
    <w:rsid w:val="004D3D9D"/>
    <w:rsid w:val="004D4304"/>
    <w:rsid w:val="004D66A9"/>
    <w:rsid w:val="004E7AC1"/>
    <w:rsid w:val="004F3DB8"/>
    <w:rsid w:val="004F6F80"/>
    <w:rsid w:val="00503E4C"/>
    <w:rsid w:val="005045EE"/>
    <w:rsid w:val="00506048"/>
    <w:rsid w:val="0051752F"/>
    <w:rsid w:val="00534FD1"/>
    <w:rsid w:val="00541757"/>
    <w:rsid w:val="005421FC"/>
    <w:rsid w:val="00542999"/>
    <w:rsid w:val="00543BCE"/>
    <w:rsid w:val="00545ACE"/>
    <w:rsid w:val="00550675"/>
    <w:rsid w:val="005508B2"/>
    <w:rsid w:val="005530C5"/>
    <w:rsid w:val="00554282"/>
    <w:rsid w:val="00556BA6"/>
    <w:rsid w:val="00563090"/>
    <w:rsid w:val="00563B31"/>
    <w:rsid w:val="00573331"/>
    <w:rsid w:val="0057532A"/>
    <w:rsid w:val="00575CE7"/>
    <w:rsid w:val="00596260"/>
    <w:rsid w:val="005A4D64"/>
    <w:rsid w:val="005A552F"/>
    <w:rsid w:val="005A55E4"/>
    <w:rsid w:val="005B1160"/>
    <w:rsid w:val="005B2345"/>
    <w:rsid w:val="005C0770"/>
    <w:rsid w:val="005C2A8E"/>
    <w:rsid w:val="005C51A5"/>
    <w:rsid w:val="005C60C3"/>
    <w:rsid w:val="005D184E"/>
    <w:rsid w:val="005D44EB"/>
    <w:rsid w:val="005D6210"/>
    <w:rsid w:val="005E2FF9"/>
    <w:rsid w:val="005E5875"/>
    <w:rsid w:val="005F0359"/>
    <w:rsid w:val="005F59E5"/>
    <w:rsid w:val="005F60A4"/>
    <w:rsid w:val="0060206B"/>
    <w:rsid w:val="006103CD"/>
    <w:rsid w:val="0062403A"/>
    <w:rsid w:val="006254F7"/>
    <w:rsid w:val="006256CF"/>
    <w:rsid w:val="0063502E"/>
    <w:rsid w:val="006428FF"/>
    <w:rsid w:val="00671DD6"/>
    <w:rsid w:val="00675AB5"/>
    <w:rsid w:val="0067785A"/>
    <w:rsid w:val="00685D9D"/>
    <w:rsid w:val="00686706"/>
    <w:rsid w:val="006A2877"/>
    <w:rsid w:val="006A4E58"/>
    <w:rsid w:val="006B245B"/>
    <w:rsid w:val="006B77F4"/>
    <w:rsid w:val="006D0E81"/>
    <w:rsid w:val="006D17FF"/>
    <w:rsid w:val="006D5C2A"/>
    <w:rsid w:val="006E008B"/>
    <w:rsid w:val="006F0E01"/>
    <w:rsid w:val="006F24FA"/>
    <w:rsid w:val="006F2B34"/>
    <w:rsid w:val="006F692C"/>
    <w:rsid w:val="00702F77"/>
    <w:rsid w:val="00703B6D"/>
    <w:rsid w:val="0071082E"/>
    <w:rsid w:val="00712475"/>
    <w:rsid w:val="00715732"/>
    <w:rsid w:val="00716E84"/>
    <w:rsid w:val="00717564"/>
    <w:rsid w:val="00717FE6"/>
    <w:rsid w:val="00722332"/>
    <w:rsid w:val="007238AB"/>
    <w:rsid w:val="00726542"/>
    <w:rsid w:val="00727020"/>
    <w:rsid w:val="00745A8B"/>
    <w:rsid w:val="0074798B"/>
    <w:rsid w:val="00752FED"/>
    <w:rsid w:val="00771C1D"/>
    <w:rsid w:val="00774891"/>
    <w:rsid w:val="0077544C"/>
    <w:rsid w:val="007824C4"/>
    <w:rsid w:val="007833E6"/>
    <w:rsid w:val="00787D46"/>
    <w:rsid w:val="007B1C73"/>
    <w:rsid w:val="007B4D46"/>
    <w:rsid w:val="007C2E35"/>
    <w:rsid w:val="007D3E2D"/>
    <w:rsid w:val="007E0A71"/>
    <w:rsid w:val="007E0F66"/>
    <w:rsid w:val="007E59E0"/>
    <w:rsid w:val="007F0F10"/>
    <w:rsid w:val="008005F6"/>
    <w:rsid w:val="008024DE"/>
    <w:rsid w:val="00807BCC"/>
    <w:rsid w:val="0081021B"/>
    <w:rsid w:val="0081282B"/>
    <w:rsid w:val="00812E3F"/>
    <w:rsid w:val="00817E36"/>
    <w:rsid w:val="00821DC1"/>
    <w:rsid w:val="00833D50"/>
    <w:rsid w:val="00836EAD"/>
    <w:rsid w:val="00841A57"/>
    <w:rsid w:val="00842CCE"/>
    <w:rsid w:val="0084590D"/>
    <w:rsid w:val="00857B3D"/>
    <w:rsid w:val="0086206B"/>
    <w:rsid w:val="00891ADD"/>
    <w:rsid w:val="00891F23"/>
    <w:rsid w:val="008A75B8"/>
    <w:rsid w:val="008C0B32"/>
    <w:rsid w:val="008C2E70"/>
    <w:rsid w:val="008C511B"/>
    <w:rsid w:val="008C6985"/>
    <w:rsid w:val="008D0C58"/>
    <w:rsid w:val="008E1BBE"/>
    <w:rsid w:val="008E6DD2"/>
    <w:rsid w:val="008F1AEB"/>
    <w:rsid w:val="008F59DD"/>
    <w:rsid w:val="00907E8D"/>
    <w:rsid w:val="00911D3E"/>
    <w:rsid w:val="00922364"/>
    <w:rsid w:val="00926E3E"/>
    <w:rsid w:val="009278FF"/>
    <w:rsid w:val="00927D3E"/>
    <w:rsid w:val="00934C82"/>
    <w:rsid w:val="00937D12"/>
    <w:rsid w:val="0094023F"/>
    <w:rsid w:val="0094093D"/>
    <w:rsid w:val="00944997"/>
    <w:rsid w:val="00944ADC"/>
    <w:rsid w:val="00952DA6"/>
    <w:rsid w:val="00952EC5"/>
    <w:rsid w:val="009539AF"/>
    <w:rsid w:val="00965034"/>
    <w:rsid w:val="0097001A"/>
    <w:rsid w:val="009723BA"/>
    <w:rsid w:val="00984BD5"/>
    <w:rsid w:val="0099083B"/>
    <w:rsid w:val="00994767"/>
    <w:rsid w:val="009A584C"/>
    <w:rsid w:val="009B1268"/>
    <w:rsid w:val="009B4951"/>
    <w:rsid w:val="009C2A4B"/>
    <w:rsid w:val="009C3830"/>
    <w:rsid w:val="009C4050"/>
    <w:rsid w:val="009C57C1"/>
    <w:rsid w:val="009C7517"/>
    <w:rsid w:val="009D1A42"/>
    <w:rsid w:val="009D311D"/>
    <w:rsid w:val="009D42B2"/>
    <w:rsid w:val="009E1576"/>
    <w:rsid w:val="009E1609"/>
    <w:rsid w:val="009E21EC"/>
    <w:rsid w:val="009E6809"/>
    <w:rsid w:val="009F1C9B"/>
    <w:rsid w:val="009F2FF3"/>
    <w:rsid w:val="009F6DE1"/>
    <w:rsid w:val="00A04AFA"/>
    <w:rsid w:val="00A065B4"/>
    <w:rsid w:val="00A17BDE"/>
    <w:rsid w:val="00A209B8"/>
    <w:rsid w:val="00A217D3"/>
    <w:rsid w:val="00A27676"/>
    <w:rsid w:val="00A310FF"/>
    <w:rsid w:val="00A32202"/>
    <w:rsid w:val="00A34ED7"/>
    <w:rsid w:val="00A358C0"/>
    <w:rsid w:val="00A364A9"/>
    <w:rsid w:val="00A40561"/>
    <w:rsid w:val="00A413B7"/>
    <w:rsid w:val="00A4248E"/>
    <w:rsid w:val="00A432AE"/>
    <w:rsid w:val="00A45774"/>
    <w:rsid w:val="00A54F53"/>
    <w:rsid w:val="00A56EEC"/>
    <w:rsid w:val="00A712C0"/>
    <w:rsid w:val="00A80515"/>
    <w:rsid w:val="00A820AE"/>
    <w:rsid w:val="00A90D91"/>
    <w:rsid w:val="00A911C2"/>
    <w:rsid w:val="00A926ED"/>
    <w:rsid w:val="00A9507B"/>
    <w:rsid w:val="00A97076"/>
    <w:rsid w:val="00A972C3"/>
    <w:rsid w:val="00AA0763"/>
    <w:rsid w:val="00AA60F9"/>
    <w:rsid w:val="00AB4A07"/>
    <w:rsid w:val="00AD60B9"/>
    <w:rsid w:val="00AD680A"/>
    <w:rsid w:val="00AE7173"/>
    <w:rsid w:val="00AF0381"/>
    <w:rsid w:val="00B04A15"/>
    <w:rsid w:val="00B052DB"/>
    <w:rsid w:val="00B118EA"/>
    <w:rsid w:val="00B270C8"/>
    <w:rsid w:val="00B27762"/>
    <w:rsid w:val="00B31662"/>
    <w:rsid w:val="00B34F16"/>
    <w:rsid w:val="00B50C30"/>
    <w:rsid w:val="00B64747"/>
    <w:rsid w:val="00B71A75"/>
    <w:rsid w:val="00B77EC2"/>
    <w:rsid w:val="00B82B96"/>
    <w:rsid w:val="00B84930"/>
    <w:rsid w:val="00B87EC6"/>
    <w:rsid w:val="00B90365"/>
    <w:rsid w:val="00B94FC0"/>
    <w:rsid w:val="00BB2ED5"/>
    <w:rsid w:val="00BC7CEC"/>
    <w:rsid w:val="00BD546E"/>
    <w:rsid w:val="00BD5510"/>
    <w:rsid w:val="00BE0B36"/>
    <w:rsid w:val="00BF1611"/>
    <w:rsid w:val="00BF2E72"/>
    <w:rsid w:val="00BF5AE2"/>
    <w:rsid w:val="00C01C8B"/>
    <w:rsid w:val="00C06537"/>
    <w:rsid w:val="00C100A4"/>
    <w:rsid w:val="00C15B79"/>
    <w:rsid w:val="00C1636E"/>
    <w:rsid w:val="00C21E5F"/>
    <w:rsid w:val="00C32FDE"/>
    <w:rsid w:val="00C36877"/>
    <w:rsid w:val="00C407B0"/>
    <w:rsid w:val="00C514C3"/>
    <w:rsid w:val="00C54B27"/>
    <w:rsid w:val="00C57A0C"/>
    <w:rsid w:val="00C63A95"/>
    <w:rsid w:val="00C70E00"/>
    <w:rsid w:val="00C76408"/>
    <w:rsid w:val="00C7685C"/>
    <w:rsid w:val="00C82338"/>
    <w:rsid w:val="00C82B28"/>
    <w:rsid w:val="00C878DE"/>
    <w:rsid w:val="00C93096"/>
    <w:rsid w:val="00CA09A3"/>
    <w:rsid w:val="00CA3C06"/>
    <w:rsid w:val="00CB33A1"/>
    <w:rsid w:val="00CB397A"/>
    <w:rsid w:val="00CB405C"/>
    <w:rsid w:val="00CB4159"/>
    <w:rsid w:val="00CB4CDA"/>
    <w:rsid w:val="00CC1463"/>
    <w:rsid w:val="00CC6788"/>
    <w:rsid w:val="00CD02E5"/>
    <w:rsid w:val="00CE2148"/>
    <w:rsid w:val="00CF577B"/>
    <w:rsid w:val="00CF5D20"/>
    <w:rsid w:val="00CF631F"/>
    <w:rsid w:val="00CF663A"/>
    <w:rsid w:val="00D0150D"/>
    <w:rsid w:val="00D14598"/>
    <w:rsid w:val="00D1582E"/>
    <w:rsid w:val="00D21621"/>
    <w:rsid w:val="00D21E72"/>
    <w:rsid w:val="00D23A94"/>
    <w:rsid w:val="00D3301D"/>
    <w:rsid w:val="00D34C9D"/>
    <w:rsid w:val="00D34DAB"/>
    <w:rsid w:val="00D43161"/>
    <w:rsid w:val="00D45C30"/>
    <w:rsid w:val="00D47835"/>
    <w:rsid w:val="00D516B3"/>
    <w:rsid w:val="00D525E4"/>
    <w:rsid w:val="00D6117C"/>
    <w:rsid w:val="00D613E6"/>
    <w:rsid w:val="00D6279F"/>
    <w:rsid w:val="00D714D0"/>
    <w:rsid w:val="00D764B1"/>
    <w:rsid w:val="00D7768E"/>
    <w:rsid w:val="00D80A42"/>
    <w:rsid w:val="00D81A4A"/>
    <w:rsid w:val="00D91C1D"/>
    <w:rsid w:val="00D92D7D"/>
    <w:rsid w:val="00D944C7"/>
    <w:rsid w:val="00DA1F91"/>
    <w:rsid w:val="00DA2563"/>
    <w:rsid w:val="00DA4E9F"/>
    <w:rsid w:val="00DB3DA0"/>
    <w:rsid w:val="00DC07E4"/>
    <w:rsid w:val="00DC46BD"/>
    <w:rsid w:val="00DC4E2B"/>
    <w:rsid w:val="00DC64B8"/>
    <w:rsid w:val="00DD0E3D"/>
    <w:rsid w:val="00DD7925"/>
    <w:rsid w:val="00DF3936"/>
    <w:rsid w:val="00DF522D"/>
    <w:rsid w:val="00DF63F6"/>
    <w:rsid w:val="00E10A1B"/>
    <w:rsid w:val="00E13C5D"/>
    <w:rsid w:val="00E23A1C"/>
    <w:rsid w:val="00E2559B"/>
    <w:rsid w:val="00E2584F"/>
    <w:rsid w:val="00E30718"/>
    <w:rsid w:val="00E34EE6"/>
    <w:rsid w:val="00E408A3"/>
    <w:rsid w:val="00E42F00"/>
    <w:rsid w:val="00E443EA"/>
    <w:rsid w:val="00E50171"/>
    <w:rsid w:val="00E515D4"/>
    <w:rsid w:val="00E67658"/>
    <w:rsid w:val="00E77F07"/>
    <w:rsid w:val="00E821C3"/>
    <w:rsid w:val="00E8308C"/>
    <w:rsid w:val="00E9013A"/>
    <w:rsid w:val="00E906D6"/>
    <w:rsid w:val="00E919DD"/>
    <w:rsid w:val="00E91F44"/>
    <w:rsid w:val="00E97E8C"/>
    <w:rsid w:val="00EA22B1"/>
    <w:rsid w:val="00EB7DBE"/>
    <w:rsid w:val="00EC32A5"/>
    <w:rsid w:val="00ED00FD"/>
    <w:rsid w:val="00ED12B4"/>
    <w:rsid w:val="00ED312E"/>
    <w:rsid w:val="00ED33AD"/>
    <w:rsid w:val="00ED369F"/>
    <w:rsid w:val="00ED4806"/>
    <w:rsid w:val="00EE18A8"/>
    <w:rsid w:val="00EE2485"/>
    <w:rsid w:val="00EE5779"/>
    <w:rsid w:val="00EF643A"/>
    <w:rsid w:val="00EF64E4"/>
    <w:rsid w:val="00EF7124"/>
    <w:rsid w:val="00F02FFA"/>
    <w:rsid w:val="00F07D3F"/>
    <w:rsid w:val="00F1109C"/>
    <w:rsid w:val="00F1357D"/>
    <w:rsid w:val="00F21B00"/>
    <w:rsid w:val="00F41215"/>
    <w:rsid w:val="00F42042"/>
    <w:rsid w:val="00F547EB"/>
    <w:rsid w:val="00F66709"/>
    <w:rsid w:val="00F777D2"/>
    <w:rsid w:val="00F81871"/>
    <w:rsid w:val="00F81A4F"/>
    <w:rsid w:val="00F823ED"/>
    <w:rsid w:val="00F8405B"/>
    <w:rsid w:val="00F84BEF"/>
    <w:rsid w:val="00F8636D"/>
    <w:rsid w:val="00F87791"/>
    <w:rsid w:val="00F93293"/>
    <w:rsid w:val="00F9543B"/>
    <w:rsid w:val="00FA3FFF"/>
    <w:rsid w:val="00FA513B"/>
    <w:rsid w:val="00FA659A"/>
    <w:rsid w:val="00FB1FBE"/>
    <w:rsid w:val="00FB3DE8"/>
    <w:rsid w:val="00FC1AC2"/>
    <w:rsid w:val="00FC3488"/>
    <w:rsid w:val="00FC47B4"/>
    <w:rsid w:val="00FD2086"/>
    <w:rsid w:val="00FD464E"/>
    <w:rsid w:val="00FD4968"/>
    <w:rsid w:val="00FE23FE"/>
    <w:rsid w:val="00FE6E88"/>
    <w:rsid w:val="00FF486D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871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4BEF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84BE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DefaultParagraphFont"/>
    <w:uiPriority w:val="99"/>
    <w:rsid w:val="00415C1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6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659F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6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659F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D4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496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uiPriority w:val="99"/>
    <w:rsid w:val="00FA659A"/>
  </w:style>
  <w:style w:type="paragraph" w:styleId="ListParagraph">
    <w:name w:val="List Paragraph"/>
    <w:basedOn w:val="Normal"/>
    <w:uiPriority w:val="99"/>
    <w:qFormat/>
    <w:rsid w:val="00727020"/>
    <w:pPr>
      <w:ind w:left="720"/>
      <w:contextualSpacing/>
    </w:pPr>
  </w:style>
  <w:style w:type="paragraph" w:customStyle="1" w:styleId="Default">
    <w:name w:val="Default"/>
    <w:uiPriority w:val="99"/>
    <w:rsid w:val="0010551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05511"/>
    <w:pPr>
      <w:spacing w:after="120"/>
    </w:pPr>
    <w:rPr>
      <w:rFonts w:ascii="Times New Roman" w:hAnsi="Times New Roman"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05511"/>
    <w:rPr>
      <w:rFonts w:ascii="Times New Roman" w:eastAsia="Times New Roman" w:hAnsi="Times New Roman" w:cs="Times New Roman"/>
      <w:sz w:val="28"/>
    </w:rPr>
  </w:style>
  <w:style w:type="character" w:styleId="Hyperlink">
    <w:name w:val="Hyperlink"/>
    <w:basedOn w:val="DefaultParagraphFont"/>
    <w:uiPriority w:val="99"/>
    <w:semiHidden/>
    <w:rsid w:val="000332E8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033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бычный1"/>
    <w:uiPriority w:val="99"/>
    <w:rsid w:val="00205C39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03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3883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3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668</Words>
  <Characters>3813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предоставления муниципальной услуги «Предоставление отсрочки уплаты арендной платы либо возможности расторжения договоров аренды </dc:title>
  <dc:subject/>
  <dc:creator>Admin</dc:creator>
  <cp:keywords/>
  <dc:description/>
  <cp:lastModifiedBy>777</cp:lastModifiedBy>
  <cp:revision>2</cp:revision>
  <cp:lastPrinted>2026-03-24T13:42:00Z</cp:lastPrinted>
  <dcterms:created xsi:type="dcterms:W3CDTF">2026-07-14T08:56:00Z</dcterms:created>
  <dcterms:modified xsi:type="dcterms:W3CDTF">2026-07-14T08:56:00Z</dcterms:modified>
</cp:coreProperties>
</file>